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7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025188pt;height:28.905pt;mso-position-horizontal-relative:char;mso-position-vertical-relative:line" type="#_x0000_t75">
                  <v:imagedata r:id="rId6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191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865" w:right="917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12" w:right="117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986" w:right="95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8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5.84pt;height:30.24pt;mso-position-horizontal-relative:char;mso-position-vertical-relative:line" type="#_x0000_t75">
                  <v:imagedata r:id="rId7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191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528" w:right="249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io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81" w:right="4650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5/2023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2" w:after="0" w:line="248" w:lineRule="auto"/>
        <w:ind w:left="1429" w:right="6768"/>
        <w:jc w:val="left"/>
        <w:rPr>
          <w:rFonts w:ascii="Arial" w:hAnsi="Arial" w:cs="Arial" w:eastAsia="Arial"/>
          <w:sz w:val="22"/>
          <w:szCs w:val="22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28.869995pt;margin-top:-.028032pt;width:193.324448pt;height:213.27pt;mso-position-horizontal-relative:page;mso-position-vertical-relative:paragraph;z-index:-1950" type="#_x0000_t202" filled="f" stroked="f">
            <v:textbox inset="0,0,0,0">
              <w:txbxContent>
                <w:tbl>
                  <w:tblPr>
                    <w:tblW w:w="0" w:type="auto"/>
                    <w:tblLook w:val="01E0"/>
                    <w:tblLayout w:type="fixed"/>
                    <w:tblCellMar>
                      <w:left w:w="0" w:type="dxa"/>
                      <w:right w:w="0" w:type="dxa"/>
                      <w:bottom w:w="0" w:type="dxa"/>
                      <w:top w:w="0" w:type="dxa"/>
                    </w:tblCellMar>
                    <w:jc w:val="left"/>
                  </w:tblPr>
                  <w:tblGrid/>
                  <w:tr>
                    <w:trPr>
                      <w:trHeight w:val="301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32" w:after="0" w:line="240" w:lineRule="auto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5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M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4"/>
                            <w:w w:val="100"/>
                          </w:rPr>
                          <w:t>m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b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8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7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,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23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V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8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Gon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z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á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ez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2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2"/>
                            <w:w w:val="100"/>
                          </w:rPr>
                          <w:t>f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ín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58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0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6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23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f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/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58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7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Cot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4"/>
                            <w:w w:val="100"/>
                          </w:rPr>
                          <w:t>z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N°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4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1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/2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49" w:after="0" w:line="240" w:lineRule="auto"/>
                          <w:ind w:left="57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(2)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1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2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7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23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01/02/2023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09:45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62" w:lineRule="exact"/>
                          <w:ind w:left="-83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  <w:position w:val="-1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30"/>
                            <w:w w:val="100"/>
                            <w:b/>
                            <w:bCs/>
                            <w:position w:val="-1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  <w:position w:val="1"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position w:val="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23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01/02/2023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13:07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7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23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q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02/02/2023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28/03/2023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301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46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3556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1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  <w:rPr/>
                </w:p>
              </w:txbxContent>
            </v:textbox>
          </v:shape>
        </w:pic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V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582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Á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LISIS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8" w:lineRule="auto"/>
        <w:ind w:left="1429" w:right="6355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23" w:after="0" w:line="237" w:lineRule="auto"/>
        <w:ind w:left="1429" w:right="5427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9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718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55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FORME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LE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3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5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-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INN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LE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39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0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43" w:after="0" w:line="260" w:lineRule="exact"/>
        <w:ind w:left="1426" w:right="-20"/>
        <w:jc w:val="left"/>
        <w:tabs>
          <w:tab w:pos="36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Q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ab/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5220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Sta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dard</w:t>
      </w:r>
      <w:r>
        <w:rPr>
          <w:rFonts w:ascii="Arial" w:hAnsi="Arial" w:cs="Arial" w:eastAsia="Arial"/>
          <w:sz w:val="20"/>
          <w:szCs w:val="20"/>
          <w:spacing w:val="-9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8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8"/>
        </w:rPr>
        <w:t>h</w:t>
      </w:r>
      <w:r>
        <w:rPr>
          <w:rFonts w:ascii="Arial" w:hAnsi="Arial" w:cs="Arial" w:eastAsia="Arial"/>
          <w:sz w:val="13"/>
          <w:szCs w:val="13"/>
          <w:spacing w:val="19"/>
          <w:w w:val="100"/>
          <w:position w:val="8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pgNumType w:start="1"/>
          <w:pgMar w:footer="241" w:top="460" w:bottom="440" w:left="460" w:right="260"/>
          <w:footerReference w:type="default" r:id="rId5"/>
          <w:type w:val="continuous"/>
          <w:pgSz w:w="12240" w:h="15840"/>
        </w:sectPr>
      </w:pPr>
      <w:rPr/>
    </w:p>
    <w:p>
      <w:pPr>
        <w:spacing w:before="26" w:after="0" w:line="240" w:lineRule="auto"/>
        <w:ind w:left="1426" w:right="-7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Fó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Fó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391" w:right="1036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99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6" w:after="0" w:line="240" w:lineRule="auto"/>
        <w:ind w:right="-20"/>
        <w:jc w:val="left"/>
        <w:rPr>
          <w:rFonts w:ascii="Arial" w:hAnsi="Arial" w:cs="Arial" w:eastAsia="Arial"/>
          <w:sz w:val="13"/>
          <w:szCs w:val="13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4500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spacing w:before="1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" w:after="0" w:line="267" w:lineRule="auto"/>
        <w:ind w:right="30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4-V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L-11</w:t>
      </w:r>
      <w:r>
        <w:rPr>
          <w:rFonts w:ascii="Arial" w:hAnsi="Arial" w:cs="Arial" w:eastAsia="Arial"/>
          <w:sz w:val="20"/>
          <w:szCs w:val="20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02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n: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19"/>
          <w:w w:val="100"/>
          <w:position w:val="1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on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3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1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20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23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4110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19"/>
          <w:w w:val="100"/>
          <w:position w:val="1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48" w:lineRule="exact"/>
        <w:ind w:right="487"/>
        <w:jc w:val="right"/>
        <w:rPr>
          <w:rFonts w:ascii="Arial" w:hAnsi="Arial" w:cs="Arial" w:eastAsia="Arial"/>
          <w:sz w:val="13"/>
          <w:szCs w:val="13"/>
        </w:rPr>
      </w:pPr>
      <w:rPr/>
      <w:r>
        <w:rPr>
          <w:rFonts w:ascii="Arial" w:hAnsi="Arial" w:cs="Arial" w:eastAsia="Arial"/>
          <w:sz w:val="13"/>
          <w:szCs w:val="13"/>
          <w:spacing w:val="-1"/>
          <w:w w:val="101"/>
          <w:position w:val="-8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1"/>
          <w:position w:val="-8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jc w:val="righ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3104" w:space="579"/>
            <w:col w:w="7837"/>
          </w:cols>
        </w:sectPr>
      </w:pPr>
      <w:rPr/>
    </w:p>
    <w:p>
      <w:pPr>
        <w:spacing w:before="0" w:after="0" w:line="204" w:lineRule="exact"/>
        <w:ind w:left="1391" w:right="1151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99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7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98" w:lineRule="auto"/>
        <w:ind w:left="1426" w:right="309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)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0" w:after="0" w:line="234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2"/>
        </w:rPr>
        <w:t>O</w:t>
      </w:r>
      <w:r>
        <w:rPr>
          <w:rFonts w:ascii="Arial" w:hAnsi="Arial" w:cs="Arial" w:eastAsia="Arial"/>
          <w:sz w:val="13"/>
          <w:szCs w:val="13"/>
          <w:spacing w:val="1"/>
          <w:w w:val="100"/>
          <w:position w:val="-2"/>
        </w:rPr>
        <w:t>2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B</w:t>
      </w:r>
      <w:r>
        <w:rPr>
          <w:rFonts w:ascii="Arial" w:hAnsi="Arial" w:cs="Arial" w:eastAsia="Arial"/>
          <w:sz w:val="20"/>
          <w:szCs w:val="20"/>
          <w:spacing w:val="-10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2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2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2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2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23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6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6" w:after="0" w:line="240" w:lineRule="auto"/>
        <w:ind w:right="-20"/>
        <w:jc w:val="left"/>
        <w:rPr>
          <w:rFonts w:ascii="Arial" w:hAnsi="Arial" w:cs="Arial" w:eastAsia="Arial"/>
          <w:sz w:val="13"/>
          <w:szCs w:val="13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g-B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5"/>
          <w:w w:val="100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10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10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spacing w:before="1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0" w:after="0" w:line="260" w:lineRule="exact"/>
        <w:ind w:right="-20"/>
        <w:jc w:val="left"/>
        <w:rPr>
          <w:rFonts w:ascii="Arial" w:hAnsi="Arial" w:cs="Arial" w:eastAsia="Arial"/>
          <w:sz w:val="13"/>
          <w:szCs w:val="13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tand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9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Met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ods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exa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and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ater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-1"/>
        </w:rPr>
        <w:t>3</w:t>
      </w:r>
      <w:r>
        <w:rPr>
          <w:rFonts w:ascii="Arial" w:hAnsi="Arial" w:cs="Arial" w:eastAsia="Arial"/>
          <w:sz w:val="13"/>
          <w:szCs w:val="13"/>
          <w:spacing w:val="-1"/>
          <w:w w:val="100"/>
          <w:position w:val="9"/>
        </w:rPr>
        <w:t>t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9"/>
        </w:rPr>
        <w:t>h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0"/>
        </w:rPr>
      </w:r>
    </w:p>
    <w:p>
      <w:pPr>
        <w:spacing w:before="17" w:after="0" w:line="225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3152" w:space="531"/>
            <w:col w:w="7837"/>
          </w:cols>
        </w:sectPr>
      </w:pPr>
      <w:rPr/>
    </w:p>
    <w:p>
      <w:pPr>
        <w:spacing w:before="34" w:after="0" w:line="240" w:lineRule="auto"/>
        <w:ind w:right="-20"/>
        <w:jc w:val="righ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99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í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99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6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–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O</w:t>
      </w:r>
      <w:r>
        <w:rPr>
          <w:rFonts w:ascii="Arial" w:hAnsi="Arial" w:cs="Arial" w:eastAsia="Arial"/>
          <w:sz w:val="13"/>
          <w:szCs w:val="13"/>
          <w:spacing w:val="0"/>
          <w:w w:val="100"/>
          <w:position w:val="-4"/>
        </w:rPr>
        <w:t>2</w:t>
      </w:r>
      <w:r>
        <w:rPr>
          <w:rFonts w:ascii="Arial" w:hAnsi="Arial" w:cs="Arial" w:eastAsia="Arial"/>
          <w:sz w:val="13"/>
          <w:szCs w:val="13"/>
          <w:spacing w:val="12"/>
          <w:w w:val="100"/>
          <w:position w:val="-4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or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the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  <w:position w:val="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te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23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6" w:after="0" w:line="225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571.919983pt;margin-top:-13.648199pt;width:5.4714pt;height:6.6pt;mso-position-horizontal-relative:page;mso-position-vertical-relative:paragraph;z-index:-1949" type="#_x0000_t202" filled="f" stroked="f">
            <v:textbox inset="0,0,0,0">
              <w:txbxContent>
                <w:p>
                  <w:pPr>
                    <w:spacing w:before="0" w:after="0" w:line="132" w:lineRule="exact"/>
                    <w:ind w:right="-60"/>
                    <w:jc w:val="left"/>
                    <w:rPr>
                      <w:rFonts w:ascii="Arial" w:hAnsi="Arial" w:cs="Arial" w:eastAsia="Arial"/>
                      <w:sz w:val="13"/>
                      <w:szCs w:val="13"/>
                    </w:rPr>
                  </w:pPr>
                  <w:rPr/>
                  <w:r>
                    <w:rPr>
                      <w:rFonts w:ascii="Arial" w:hAnsi="Arial" w:cs="Arial" w:eastAsia="Arial"/>
                      <w:sz w:val="13"/>
                      <w:szCs w:val="13"/>
                      <w:spacing w:val="-1"/>
                      <w:w w:val="101"/>
                    </w:rPr>
                    <w:t>t</w:t>
                  </w:r>
                  <w:r>
                    <w:rPr>
                      <w:rFonts w:ascii="Arial" w:hAnsi="Arial" w:cs="Arial" w:eastAsia="Arial"/>
                      <w:sz w:val="13"/>
                      <w:szCs w:val="13"/>
                      <w:spacing w:val="0"/>
                      <w:w w:val="101"/>
                    </w:rPr>
                    <w:t>h</w:t>
                  </w:r>
                  <w:r>
                    <w:rPr>
                      <w:rFonts w:ascii="Arial" w:hAnsi="Arial" w:cs="Arial" w:eastAsia="Arial"/>
                      <w:sz w:val="13"/>
                      <w:szCs w:val="13"/>
                      <w:spacing w:val="0"/>
                      <w:w w:val="100"/>
                    </w:rPr>
                  </w:r>
                </w:p>
              </w:txbxContent>
            </v:textbox>
          </v:shape>
        </w:pic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1912" w:space="1771"/>
            <w:col w:w="7837"/>
          </w:cols>
        </w:sectPr>
      </w:pPr>
      <w:rPr/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142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240" w:lineRule="auto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1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77" w:after="0" w:line="181" w:lineRule="exact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40" w:after="0" w:line="240" w:lineRule="auto"/>
        <w:ind w:left="2607" w:right="262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1" w:right="1671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1" w:right="129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417427pt;height:28.905pt;mso-position-horizontal-relative:char;mso-position-vertical-relative:line" type="#_x0000_t75">
                  <v:imagedata r:id="rId8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36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52" w:right="1006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301" w:right="126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73" w:right="104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6.22691pt;height:28.98pt;mso-position-horizontal-relative:char;mso-position-vertical-relative:line" type="#_x0000_t75">
                  <v:imagedata r:id="rId9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36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15" w:right="257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722" w:right="4689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5/2023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1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1" w:right="2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1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7" w:right="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98" w:right="27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6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1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6" w:right="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98" w:right="27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50m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1" w:after="0" w:line="268" w:lineRule="auto"/>
              <w:ind w:left="189" w:right="1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13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6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9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1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0,11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0,11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68" w:lineRule="auto"/>
              <w:ind w:left="35" w:right="-24" w:firstLine="17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14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68" w:lineRule="auto"/>
              <w:ind w:left="35" w:right="-24" w:firstLine="17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15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6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1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4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1,86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18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40" w:after="0" w:line="240" w:lineRule="auto"/>
        <w:ind w:left="15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181" w:lineRule="exact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3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 </w:t>
      </w:r>
      <w:r>
        <w:rPr>
          <w:rFonts w:ascii="Arial" w:hAnsi="Arial" w:cs="Arial" w:eastAsia="Arial"/>
          <w:sz w:val="16"/>
          <w:szCs w:val="16"/>
          <w:spacing w:val="2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2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b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-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h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il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40" w:after="0" w:line="240" w:lineRule="auto"/>
        <w:ind w:left="2650" w:right="2664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92" w:right="1709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32" w:right="133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pgMar w:header="0" w:footer="241" w:top="460" w:bottom="440" w:left="460" w:right="180"/>
          <w:pgSz w:w="12240" w:h="158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9.317727pt;height:29.61pt;mso-position-horizontal-relative:char;mso-position-vertical-relative:line" type="#_x0000_t75">
                  <v:imagedata r:id="rId10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36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52" w:right="1006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301" w:right="126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73" w:right="104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2.456515pt;height:29.67pt;mso-position-horizontal-relative:char;mso-position-vertical-relative:line" type="#_x0000_t75">
                  <v:imagedata r:id="rId11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36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15" w:right="257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722" w:right="4689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5/2023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68" w:lineRule="auto"/>
              <w:ind w:left="35" w:right="-24" w:firstLine="17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68" w:lineRule="auto"/>
              <w:ind w:left="35" w:right="-24" w:firstLine="17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17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8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6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2,00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1046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7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1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1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36" w:right="1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Lit.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1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68" w:lineRule="auto"/>
              <w:ind w:left="28" w:right="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up.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6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2,10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4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2650" w:right="2664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92" w:right="1709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32" w:right="133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pgMar w:header="0" w:footer="241" w:top="460" w:bottom="440" w:left="460" w:right="180"/>
          <w:pgSz w:w="12240" w:h="158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9.317727pt;height:29.61pt;mso-position-horizontal-relative:char;mso-position-vertical-relative:line" type="#_x0000_t75">
                  <v:imagedata r:id="rId12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299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18" w:right="972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67" w:right="122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39" w:right="100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2.456515pt;height:29.67pt;mso-position-horizontal-relative:char;mso-position-vertical-relative:line" type="#_x0000_t75">
                  <v:imagedata r:id="rId13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299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583" w:right="254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Fin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l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88" w:right="4663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5/2023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49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10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49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20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8" w:right="31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39" w:right="31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03-02-23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de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21-03-23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0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46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2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46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4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46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47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2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3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02-02-23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9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72" w:lineRule="auto"/>
        <w:ind w:left="8948" w:right="849" w:firstLine="-12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Jo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an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lt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án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Lab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io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616" w:right="263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8" w:right="168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8" w:right="131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sectPr>
      <w:pgMar w:header="0" w:footer="241" w:top="460" w:bottom="400" w:left="460" w:right="240"/>
      <w:pgSz w:w="12240" w:h="15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38.040001pt;margin-top:730.5pt;width:547.8pt;height:29.46pt;mso-position-horizontal-relative:page;mso-position-vertical-relative:page;z-index:-1950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769989pt;margin-top:765.919983pt;width:49.801391pt;height:13.04pt;mso-position-horizontal-relative:page;mso-position-vertical-relative:page;z-index:-1949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Pr/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P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4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png"/><Relationship Id="rId10" Type="http://schemas.openxmlformats.org/officeDocument/2006/relationships/image" Target="media/image6.jpg"/><Relationship Id="rId11" Type="http://schemas.openxmlformats.org/officeDocument/2006/relationships/image" Target="media/image7.png"/><Relationship Id="rId12" Type="http://schemas.openxmlformats.org/officeDocument/2006/relationships/image" Target="media/image8.jpg"/><Relationship Id="rId13" Type="http://schemas.openxmlformats.org/officeDocument/2006/relationships/image" Target="media/image9.pn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Montero</dc:creator>
  <dcterms:created xsi:type="dcterms:W3CDTF">2025-01-07T15:16:57Z</dcterms:created>
  <dcterms:modified xsi:type="dcterms:W3CDTF">2025-01-07T15:16:57Z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2023-03-28T00:00:00Z</vt:filetime>
  </property>
  <property fmtid="{D5CDD505-2E9C-101B-9397-08002B2CF9AE}" pid="3" name="LastSaved">
    <vt:filetime>2025-01-07T00:00:00Z</vt:filetime>
  </property>
</Properties>
</file>